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506EB" w14:textId="0BAE0991" w:rsidR="00BA00AB" w:rsidRDefault="00357C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Laurence RYDER</w:t>
      </w:r>
      <w:r>
        <w:rPr>
          <w:rFonts w:ascii="Times New Roman" w:hAnsi="Times New Roman" w:cs="Times New Roman"/>
          <w:sz w:val="24"/>
          <w:szCs w:val="24"/>
        </w:rPr>
        <w:t xml:space="preserve">       (d.1501-2)</w:t>
      </w:r>
    </w:p>
    <w:p w14:paraId="2EB1A7EA" w14:textId="710C160D" w:rsidR="00357C24" w:rsidRDefault="00357C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Bladesmith.</w:t>
      </w:r>
    </w:p>
    <w:p w14:paraId="77B6DBCB" w14:textId="3D1AEA51" w:rsidR="00357C24" w:rsidRDefault="00357C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9BEABC" w14:textId="148908D0" w:rsidR="00357C24" w:rsidRDefault="00357C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23D738" w14:textId="1331CC7E" w:rsidR="00357C24" w:rsidRDefault="00357C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Oct.1501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p.142)</w:t>
      </w:r>
    </w:p>
    <w:p w14:paraId="787EB67E" w14:textId="3A1463E1" w:rsidR="00357C24" w:rsidRDefault="00357C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Jan.1502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B4872C6" w14:textId="6567ED12" w:rsidR="00357C24" w:rsidRDefault="00357C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FEAEE4" w14:textId="6B885B7C" w:rsidR="00357C24" w:rsidRDefault="00357C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2A8B25" w14:textId="6C542309" w:rsidR="00357C24" w:rsidRPr="00357C24" w:rsidRDefault="00357C2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2021</w:t>
      </w:r>
    </w:p>
    <w:sectPr w:rsidR="00357C24" w:rsidRPr="00357C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2206E" w14:textId="77777777" w:rsidR="00357C24" w:rsidRDefault="00357C24" w:rsidP="009139A6">
      <w:r>
        <w:separator/>
      </w:r>
    </w:p>
  </w:endnote>
  <w:endnote w:type="continuationSeparator" w:id="0">
    <w:p w14:paraId="21312078" w14:textId="77777777" w:rsidR="00357C24" w:rsidRDefault="00357C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623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32C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392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725F5" w14:textId="77777777" w:rsidR="00357C24" w:rsidRDefault="00357C24" w:rsidP="009139A6">
      <w:r>
        <w:separator/>
      </w:r>
    </w:p>
  </w:footnote>
  <w:footnote w:type="continuationSeparator" w:id="0">
    <w:p w14:paraId="2558A71F" w14:textId="77777777" w:rsidR="00357C24" w:rsidRDefault="00357C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A938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A0E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D7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C24"/>
    <w:rsid w:val="000666E0"/>
    <w:rsid w:val="002510B7"/>
    <w:rsid w:val="00357C2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23994"/>
  <w15:chartTrackingRefBased/>
  <w15:docId w15:val="{C7C39D57-DAC8-4B28-9917-AAD7AAD4C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2021-12-03T16:26:00Z</dcterms:created>
  <dcterms:modified xsi:type="dcterms:W3CDTF">2021-12-03T16:28:00Z</dcterms:modified>
</cp:coreProperties>
</file>